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820FC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WARKEWORTH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12A63B84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0E45F3E0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</w:p>
    <w:p w14:paraId="2CA97F57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</w:p>
    <w:p w14:paraId="7D86F176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3CEA394C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00A4F526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</w:p>
    <w:p w14:paraId="535D72CB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</w:p>
    <w:p w14:paraId="4309B43B" w14:textId="77777777" w:rsidR="00ED374C" w:rsidRDefault="00ED374C" w:rsidP="00ED37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2D33C8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20FC" w14:textId="77777777" w:rsidR="00ED374C" w:rsidRDefault="00ED374C" w:rsidP="009139A6">
      <w:r>
        <w:separator/>
      </w:r>
    </w:p>
  </w:endnote>
  <w:endnote w:type="continuationSeparator" w:id="0">
    <w:p w14:paraId="75AF5873" w14:textId="77777777" w:rsidR="00ED374C" w:rsidRDefault="00ED37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C7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271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CC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C1F7" w14:textId="77777777" w:rsidR="00ED374C" w:rsidRDefault="00ED374C" w:rsidP="009139A6">
      <w:r>
        <w:separator/>
      </w:r>
    </w:p>
  </w:footnote>
  <w:footnote w:type="continuationSeparator" w:id="0">
    <w:p w14:paraId="4E09CD30" w14:textId="77777777" w:rsidR="00ED374C" w:rsidRDefault="00ED37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5C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C5D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0C5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4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374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28CB6"/>
  <w15:chartTrackingRefBased/>
  <w15:docId w15:val="{EBF10C5B-C71D-4F97-9F72-4DCDD98F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2023-08-01T20:32:00Z</dcterms:created>
  <dcterms:modified xsi:type="dcterms:W3CDTF">2023-08-01T20:33:00Z</dcterms:modified>
</cp:coreProperties>
</file>